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3"/>
        <w:gridCol w:w="8096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38682FDC" w:rsidR="00005339" w:rsidRDefault="000F2079">
            <w:pPr>
              <w:spacing w:after="120"/>
            </w:pPr>
            <w:r>
              <w:t xml:space="preserve">HSDR </w:t>
            </w:r>
            <w:r w:rsidR="00BE4DC1">
              <w:t>389 NIHR127430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77C31ACE" w:rsidR="00005339" w:rsidRDefault="006D03D5">
            <w:pPr>
              <w:spacing w:after="120"/>
            </w:pPr>
            <w:r>
              <w:t>Rachel Davies-Coleman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0A8571DA" w:rsidR="00005339" w:rsidRDefault="006D03D5">
            <w:pPr>
              <w:spacing w:after="120"/>
            </w:pPr>
            <w:r>
              <w:t>15 July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77777777" w:rsidR="00005339" w:rsidRDefault="00005339">
            <w:pPr>
              <w:spacing w:after="120"/>
            </w:pP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924BD9C" w:rsidR="007250C5" w:rsidRDefault="00AC5F38">
      <w:r>
        <w:t>Figure 1 should be changed to a table and all subsequent tables/figures renumbered.</w:t>
      </w:r>
    </w:p>
    <w:p w14:paraId="118B1305" w14:textId="1F655859" w:rsidR="00AC554A" w:rsidRDefault="00AC554A"/>
    <w:p w14:paraId="0DFB0449" w14:textId="1B0280ED" w:rsidR="00AC554A" w:rsidRDefault="00AC554A">
      <w:r>
        <w:t>Please insert credit line</w:t>
      </w:r>
      <w:r w:rsidR="00E22CEA">
        <w:t>s</w:t>
      </w:r>
      <w:r>
        <w:t xml:space="preserve"> for Chapter 3</w:t>
      </w:r>
      <w:r w:rsidR="003B0CF4">
        <w:t>, Appendix 3</w:t>
      </w:r>
      <w:r w:rsidR="00E22CEA">
        <w:t xml:space="preserve"> and original Figures 9–15</w:t>
      </w:r>
      <w:r>
        <w:t>.</w:t>
      </w:r>
    </w:p>
    <w:p w14:paraId="2E97A27F" w14:textId="0A41BBAE" w:rsidR="00773B8E" w:rsidRDefault="00773B8E"/>
    <w:p w14:paraId="16C9B803" w14:textId="727EFDD0" w:rsidR="00773B8E" w:rsidRDefault="00773B8E">
      <w:r>
        <w:t>Table 10 should be changed to a box</w:t>
      </w:r>
      <w:r w:rsidR="00C87F01">
        <w:t xml:space="preserve"> and all subsequen</w:t>
      </w:r>
      <w:r w:rsidR="006934C2">
        <w:t xml:space="preserve"> tables renumbered</w:t>
      </w:r>
    </w:p>
    <w:p w14:paraId="72A053A1" w14:textId="3D2E1608" w:rsidR="00156E60" w:rsidRDefault="00156E60"/>
    <w:p w14:paraId="2C0FF3D2" w14:textId="7C189668" w:rsidR="00D226C1" w:rsidRDefault="00051D16">
      <w:r>
        <w:t>Please integrate the tables and references in Appendix 1 with the main text and query the author.</w:t>
      </w:r>
    </w:p>
    <w:sectPr w:rsidR="00D226C1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C1C3D" w14:textId="77777777" w:rsidR="00F92E18" w:rsidRDefault="00F92E18">
      <w:r>
        <w:separator/>
      </w:r>
    </w:p>
  </w:endnote>
  <w:endnote w:type="continuationSeparator" w:id="0">
    <w:p w14:paraId="4D677E59" w14:textId="77777777" w:rsidR="00F92E18" w:rsidRDefault="00F9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90EC" w14:textId="77777777" w:rsidR="00F92E18" w:rsidRDefault="00F92E18">
      <w:r>
        <w:separator/>
      </w:r>
    </w:p>
  </w:footnote>
  <w:footnote w:type="continuationSeparator" w:id="0">
    <w:p w14:paraId="4100CB21" w14:textId="77777777" w:rsidR="00F92E18" w:rsidRDefault="00F9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71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51D16"/>
    <w:rsid w:val="000F0447"/>
    <w:rsid w:val="000F2079"/>
    <w:rsid w:val="00156E60"/>
    <w:rsid w:val="00324FBB"/>
    <w:rsid w:val="003B0CF4"/>
    <w:rsid w:val="003D6837"/>
    <w:rsid w:val="006934C2"/>
    <w:rsid w:val="006D03D5"/>
    <w:rsid w:val="006D4EDE"/>
    <w:rsid w:val="007250C5"/>
    <w:rsid w:val="00773B8E"/>
    <w:rsid w:val="008F5948"/>
    <w:rsid w:val="00997F2B"/>
    <w:rsid w:val="00A7342D"/>
    <w:rsid w:val="00AC554A"/>
    <w:rsid w:val="00AC5F38"/>
    <w:rsid w:val="00AD7CC1"/>
    <w:rsid w:val="00BE4DC1"/>
    <w:rsid w:val="00C54951"/>
    <w:rsid w:val="00C87F01"/>
    <w:rsid w:val="00D13799"/>
    <w:rsid w:val="00D226C1"/>
    <w:rsid w:val="00E22CEA"/>
    <w:rsid w:val="00EB051F"/>
    <w:rsid w:val="00EE7FB0"/>
    <w:rsid w:val="00F9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9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18</cp:revision>
  <cp:lastPrinted>2004-01-07T13:42:00Z</cp:lastPrinted>
  <dcterms:created xsi:type="dcterms:W3CDTF">2019-01-07T17:24:00Z</dcterms:created>
  <dcterms:modified xsi:type="dcterms:W3CDTF">2022-07-15T14:16:00Z</dcterms:modified>
</cp:coreProperties>
</file>